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7B28BB" w14:textId="4477D8F2" w:rsidR="006B2F86" w:rsidRDefault="00B8163F" w:rsidP="00E71FC3">
      <w:pPr>
        <w:pStyle w:val="NoSpacing"/>
      </w:pPr>
      <w:r>
        <w:rPr>
          <w:u w:val="single"/>
        </w:rPr>
        <w:t xml:space="preserve">Thomas SCAFF </w:t>
      </w:r>
      <w:proofErr w:type="gramStart"/>
      <w:r>
        <w:rPr>
          <w:u w:val="single"/>
        </w:rPr>
        <w:t>(?SCAIFE</w:t>
      </w:r>
      <w:proofErr w:type="gramEnd"/>
      <w:r>
        <w:rPr>
          <w:u w:val="single"/>
        </w:rPr>
        <w:t>)</w:t>
      </w:r>
      <w:r>
        <w:t xml:space="preserve">      (b.ca.1428)</w:t>
      </w:r>
    </w:p>
    <w:p w14:paraId="44CA8AAA" w14:textId="52A54A19" w:rsidR="00B8163F" w:rsidRDefault="00B8163F" w:rsidP="00E71FC3">
      <w:pPr>
        <w:pStyle w:val="NoSpacing"/>
      </w:pPr>
      <w:r>
        <w:t xml:space="preserve">of </w:t>
      </w:r>
      <w:proofErr w:type="spellStart"/>
      <w:r>
        <w:t>Burnshead</w:t>
      </w:r>
      <w:proofErr w:type="spellEnd"/>
      <w:r>
        <w:t>, Westmoreland.</w:t>
      </w:r>
    </w:p>
    <w:p w14:paraId="2A187BD2" w14:textId="0852FFDC" w:rsidR="00B8163F" w:rsidRDefault="00B8163F" w:rsidP="00E71FC3">
      <w:pPr>
        <w:pStyle w:val="NoSpacing"/>
      </w:pPr>
    </w:p>
    <w:p w14:paraId="732E42DB" w14:textId="50C7C4A4" w:rsidR="00B8163F" w:rsidRDefault="00B8163F" w:rsidP="00E71FC3">
      <w:pPr>
        <w:pStyle w:val="NoSpacing"/>
      </w:pPr>
    </w:p>
    <w:p w14:paraId="1ACFB5CD" w14:textId="5DE2191E" w:rsidR="00B8163F" w:rsidRDefault="00B8163F" w:rsidP="00E71FC3">
      <w:pPr>
        <w:pStyle w:val="NoSpacing"/>
      </w:pPr>
      <w:r>
        <w:t>= Anne, a daughter of Robert Bellingham(</w:t>
      </w:r>
      <w:proofErr w:type="gramStart"/>
      <w:r>
        <w:t>d.1476)(</w:t>
      </w:r>
      <w:proofErr w:type="gramEnd"/>
      <w:r>
        <w:t>q.v.).   (I.G.I.)</w:t>
      </w:r>
    </w:p>
    <w:p w14:paraId="45EA71C9" w14:textId="4E1BF659" w:rsidR="00B8163F" w:rsidRDefault="00B8163F" w:rsidP="00E71FC3">
      <w:pPr>
        <w:pStyle w:val="NoSpacing"/>
      </w:pPr>
    </w:p>
    <w:p w14:paraId="21C6955E" w14:textId="5A5CF33D" w:rsidR="00B8163F" w:rsidRDefault="00B8163F" w:rsidP="00E71FC3">
      <w:pPr>
        <w:pStyle w:val="NoSpacing"/>
      </w:pPr>
    </w:p>
    <w:p w14:paraId="3AEC5EED" w14:textId="6A86622A" w:rsidR="00B8163F" w:rsidRPr="00B8163F" w:rsidRDefault="00B8163F" w:rsidP="00E71FC3">
      <w:pPr>
        <w:pStyle w:val="NoSpacing"/>
      </w:pPr>
      <w:r>
        <w:t>7 June 2018</w:t>
      </w:r>
      <w:bookmarkStart w:id="0" w:name="_GoBack"/>
      <w:bookmarkEnd w:id="0"/>
    </w:p>
    <w:sectPr w:rsidR="00B8163F" w:rsidRPr="00B8163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A85EAC" w14:textId="77777777" w:rsidR="00B8163F" w:rsidRDefault="00B8163F" w:rsidP="00E71FC3">
      <w:pPr>
        <w:spacing w:after="0" w:line="240" w:lineRule="auto"/>
      </w:pPr>
      <w:r>
        <w:separator/>
      </w:r>
    </w:p>
  </w:endnote>
  <w:endnote w:type="continuationSeparator" w:id="0">
    <w:p w14:paraId="1F429249" w14:textId="77777777" w:rsidR="00B8163F" w:rsidRDefault="00B8163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4FF5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10091D" w14:textId="77777777" w:rsidR="00B8163F" w:rsidRDefault="00B8163F" w:rsidP="00E71FC3">
      <w:pPr>
        <w:spacing w:after="0" w:line="240" w:lineRule="auto"/>
      </w:pPr>
      <w:r>
        <w:separator/>
      </w:r>
    </w:p>
  </w:footnote>
  <w:footnote w:type="continuationSeparator" w:id="0">
    <w:p w14:paraId="5321603C" w14:textId="77777777" w:rsidR="00B8163F" w:rsidRDefault="00B8163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63F"/>
    <w:rsid w:val="001A7C09"/>
    <w:rsid w:val="00577BD5"/>
    <w:rsid w:val="00656CBA"/>
    <w:rsid w:val="006A1F77"/>
    <w:rsid w:val="00733BE7"/>
    <w:rsid w:val="00AB52E8"/>
    <w:rsid w:val="00B16D3F"/>
    <w:rsid w:val="00B816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E39AD"/>
  <w15:chartTrackingRefBased/>
  <w15:docId w15:val="{E94C8B16-C6FB-480E-871D-8C35862D0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2018-06-07T19:44:00Z</dcterms:created>
  <dcterms:modified xsi:type="dcterms:W3CDTF">2018-06-07T19:46:00Z</dcterms:modified>
</cp:coreProperties>
</file>